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D0E7A4F" w:rsidR="00CC7E12" w:rsidRPr="00C838E8" w:rsidRDefault="00CC7E12" w:rsidP="00FC1A24">
      <w:pPr>
        <w:jc w:val="both"/>
        <w:rPr>
          <w:rFonts w:ascii="Calibri" w:eastAsia="Calibri" w:hAnsi="Calibri" w:cs="Times New Roman"/>
          <w:b/>
          <w:bCs/>
          <w:sz w:val="22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9A7B90" w:rsidRPr="009A7B90">
        <w:rPr>
          <w:rFonts w:ascii="Calibri" w:eastAsia="Calibri" w:hAnsi="Calibri" w:cs="Times New Roman"/>
          <w:b/>
          <w:bCs/>
          <w:sz w:val="22"/>
        </w:rPr>
        <w:t>Wymiana uszczelnień fasad aluminiowych w budynku biurowym w PE Wieluń</w:t>
      </w:r>
      <w:r w:rsidRPr="00CC7E12">
        <w:rPr>
          <w:rFonts w:cstheme="minorHAnsi"/>
        </w:rPr>
        <w:t xml:space="preserve">, nr </w:t>
      </w:r>
      <w:r w:rsidR="00FC1A24" w:rsidRPr="00FC1A24">
        <w:rPr>
          <w:rFonts w:cstheme="minorHAnsi"/>
          <w:b/>
        </w:rPr>
        <w:t>POST/DYS/OLD/GZ/01</w:t>
      </w:r>
      <w:r w:rsidR="009A7B90">
        <w:rPr>
          <w:rFonts w:cstheme="minorHAnsi"/>
          <w:b/>
        </w:rPr>
        <w:t>486</w:t>
      </w:r>
      <w:r w:rsidR="00FC1A24" w:rsidRPr="00FC1A24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E8EF1F4" w14:textId="77777777" w:rsidR="009A7B90" w:rsidRPr="009A7B90" w:rsidRDefault="009A7B90" w:rsidP="009A7B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A7B90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CE504AC" w14:textId="77777777" w:rsidR="009A7B90" w:rsidRPr="009A7B90" w:rsidRDefault="009A7B90" w:rsidP="009A7B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A7B90">
            <w:rPr>
              <w:rFonts w:asciiTheme="majorHAnsi" w:hAnsiTheme="majorHAnsi"/>
              <w:color w:val="000000" w:themeColor="text1"/>
              <w:sz w:val="14"/>
              <w:szCs w:val="18"/>
            </w:rPr>
            <w:t>Wymiana uszczelnień fasad aluminiowych w budynku biurowym w PE Wieluń</w:t>
          </w:r>
        </w:p>
        <w:p w14:paraId="5205B493" w14:textId="48F0E498" w:rsidR="00347E8D" w:rsidRPr="006B2C28" w:rsidRDefault="009A7B90" w:rsidP="009A7B9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A7B9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CA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5786C"/>
    <w:rsid w:val="00167B53"/>
    <w:rsid w:val="00167BC4"/>
    <w:rsid w:val="00172B93"/>
    <w:rsid w:val="00175F4C"/>
    <w:rsid w:val="00185AAB"/>
    <w:rsid w:val="00192871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16B8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87B18"/>
    <w:rsid w:val="002925E5"/>
    <w:rsid w:val="002A3129"/>
    <w:rsid w:val="002A48F7"/>
    <w:rsid w:val="002B5C62"/>
    <w:rsid w:val="002C2C2F"/>
    <w:rsid w:val="002C470F"/>
    <w:rsid w:val="002D4CAD"/>
    <w:rsid w:val="002E62FF"/>
    <w:rsid w:val="002E6340"/>
    <w:rsid w:val="002F10CA"/>
    <w:rsid w:val="00303C67"/>
    <w:rsid w:val="0031049A"/>
    <w:rsid w:val="00310CB3"/>
    <w:rsid w:val="00325688"/>
    <w:rsid w:val="00325913"/>
    <w:rsid w:val="00347E8D"/>
    <w:rsid w:val="00362C4E"/>
    <w:rsid w:val="00366FFB"/>
    <w:rsid w:val="00371A75"/>
    <w:rsid w:val="00375780"/>
    <w:rsid w:val="00375A6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49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6A23"/>
    <w:rsid w:val="005179A0"/>
    <w:rsid w:val="00520308"/>
    <w:rsid w:val="00535E9B"/>
    <w:rsid w:val="005370C5"/>
    <w:rsid w:val="00543F54"/>
    <w:rsid w:val="005453F1"/>
    <w:rsid w:val="00551FB7"/>
    <w:rsid w:val="005563FF"/>
    <w:rsid w:val="005623E2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1C2B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442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72F1F"/>
    <w:rsid w:val="00884D47"/>
    <w:rsid w:val="008A13A8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B90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5DCD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064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38E8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10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5991"/>
    <w:rsid w:val="00E92F67"/>
    <w:rsid w:val="00E95B91"/>
    <w:rsid w:val="00EA5A1F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1E75"/>
    <w:rsid w:val="00F21DD8"/>
    <w:rsid w:val="00F23C4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A5B89"/>
    <w:rsid w:val="00FB0646"/>
    <w:rsid w:val="00FB0914"/>
    <w:rsid w:val="00FB61C7"/>
    <w:rsid w:val="00FC1A24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POST/DYS/OLD/GZ/01486/2026                        </dmsv2SWPP2ObjectNumber>
    <dmsv2SWPP2SumMD5 xmlns="http://schemas.microsoft.com/sharepoint/v3">ec1d9daa6d7bebf2f20c98366d721bcb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24986638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FJ3FSM7XJ42E-1649073643-12924</_dlc_DocId>
    <_dlc_DocIdUrl xmlns="a19cb1c7-c5c7-46d4-85ae-d83685407bba">
      <Url>https://swpp2.dms.gkpge.pl/sites/43/_layouts/15/DocIdRedir.aspx?ID=FJ3FSM7XJ42E-1649073643-12924</Url>
      <Description>FJ3FSM7XJ42E-1649073643-12924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94B13-AE6A-40C6-ACA5-7842E5C441B0}"/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613705-9C9D-48C8-8FAE-2F82B91C429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22</cp:revision>
  <cp:lastPrinted>2024-07-15T11:21:00Z</cp:lastPrinted>
  <dcterms:created xsi:type="dcterms:W3CDTF">2025-10-01T08:35:00Z</dcterms:created>
  <dcterms:modified xsi:type="dcterms:W3CDTF">2026-04-20T13:55:00Z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a458a874-ee64-4d7e-bf60-bfd869a7e64e</vt:lpwstr>
  </property>
</Properties>
</file>